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BCC1A" w14:textId="77777777" w:rsidR="00763FAA" w:rsidRDefault="00763FAA" w:rsidP="00763F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HENDE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331D7B0" w14:textId="77777777" w:rsidR="00763FAA" w:rsidRDefault="00763FAA" w:rsidP="00763F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2C5767" w14:textId="77777777" w:rsidR="00763FAA" w:rsidRDefault="00763FAA" w:rsidP="00763F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21C371" w14:textId="77777777" w:rsidR="00763FAA" w:rsidRDefault="00763FAA" w:rsidP="00763F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Bedford into lands of</w:t>
      </w:r>
    </w:p>
    <w:p w14:paraId="5453824B" w14:textId="77777777" w:rsidR="00763FAA" w:rsidRDefault="00763FAA" w:rsidP="00763F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Sir Roger de Beauchamp(q.v.).</w:t>
      </w:r>
    </w:p>
    <w:p w14:paraId="22BA5296" w14:textId="77777777" w:rsidR="00763FAA" w:rsidRDefault="00763FAA" w:rsidP="00763F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19-74)</w:t>
      </w:r>
    </w:p>
    <w:p w14:paraId="60FF0813" w14:textId="77777777" w:rsidR="00763FAA" w:rsidRDefault="00763FAA" w:rsidP="00763F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E5BAF6" w14:textId="77777777" w:rsidR="00763FAA" w:rsidRDefault="00763FAA" w:rsidP="00763F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424516" w14:textId="77777777" w:rsidR="00763FAA" w:rsidRPr="00026756" w:rsidRDefault="00763FAA" w:rsidP="00763F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5043B326" w14:textId="33612F0A" w:rsidR="00BA00AB" w:rsidRPr="00763FA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63F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EF97A" w14:textId="77777777" w:rsidR="00763FAA" w:rsidRDefault="00763FAA" w:rsidP="009139A6">
      <w:r>
        <w:separator/>
      </w:r>
    </w:p>
  </w:endnote>
  <w:endnote w:type="continuationSeparator" w:id="0">
    <w:p w14:paraId="39334BE0" w14:textId="77777777" w:rsidR="00763FAA" w:rsidRDefault="00763F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CF3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A0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8C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CA2E7" w14:textId="77777777" w:rsidR="00763FAA" w:rsidRDefault="00763FAA" w:rsidP="009139A6">
      <w:r>
        <w:separator/>
      </w:r>
    </w:p>
  </w:footnote>
  <w:footnote w:type="continuationSeparator" w:id="0">
    <w:p w14:paraId="297243B3" w14:textId="77777777" w:rsidR="00763FAA" w:rsidRDefault="00763F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0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81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621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FAA"/>
    <w:rsid w:val="000666E0"/>
    <w:rsid w:val="002510B7"/>
    <w:rsid w:val="005C130B"/>
    <w:rsid w:val="00763FA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914DB"/>
  <w15:chartTrackingRefBased/>
  <w15:docId w15:val="{8DE0A9AA-C2ED-4A74-838D-405681824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2022-03-25T21:27:00Z</dcterms:created>
  <dcterms:modified xsi:type="dcterms:W3CDTF">2022-03-25T21:28:00Z</dcterms:modified>
</cp:coreProperties>
</file>